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Ana Caroline Cardoso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Ana Caroline Cardoso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A11C68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90" w:rsidRDefault="00924990">
      <w:r>
        <w:separator/>
      </w:r>
    </w:p>
  </w:endnote>
  <w:endnote w:type="continuationSeparator" w:id="0">
    <w:p w:rsidR="00924990" w:rsidRDefault="0092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90" w:rsidRDefault="00924990">
      <w:r>
        <w:separator/>
      </w:r>
    </w:p>
  </w:footnote>
  <w:footnote w:type="continuationSeparator" w:id="0">
    <w:p w:rsidR="00924990" w:rsidRDefault="00924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78C2D84" wp14:editId="47BAE4D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67E9D54F" wp14:editId="10A9234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43BBEE28" wp14:editId="1BAC3C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24990"/>
    <w:rsid w:val="009768E6"/>
    <w:rsid w:val="009A2ABD"/>
    <w:rsid w:val="009B207E"/>
    <w:rsid w:val="009B32F8"/>
    <w:rsid w:val="009D434F"/>
    <w:rsid w:val="009D50D4"/>
    <w:rsid w:val="009E1F05"/>
    <w:rsid w:val="00A11C68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2015-08-18T15:34:00Z</dcterms:created>
  <dcterms:modified xsi:type="dcterms:W3CDTF">2015-08-18T15:34:00Z</dcterms:modified>
</cp:coreProperties>
</file>